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FC8A5" w14:textId="77777777" w:rsidR="00976D0B" w:rsidRDefault="00976D0B" w:rsidP="00976D0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BAYNTON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64B11531" w14:textId="77777777" w:rsidR="00976D0B" w:rsidRDefault="00976D0B" w:rsidP="00976D0B">
      <w:pPr>
        <w:pStyle w:val="NoSpacing"/>
        <w:rPr>
          <w:rFonts w:eastAsia="Times New Roman" w:cs="Times New Roman"/>
          <w:szCs w:val="24"/>
        </w:rPr>
      </w:pPr>
    </w:p>
    <w:p w14:paraId="7886DBEE" w14:textId="77777777" w:rsidR="00976D0B" w:rsidRDefault="00976D0B" w:rsidP="00976D0B">
      <w:pPr>
        <w:pStyle w:val="NoSpacing"/>
        <w:rPr>
          <w:rFonts w:eastAsia="Times New Roman" w:cs="Times New Roman"/>
          <w:szCs w:val="24"/>
        </w:rPr>
      </w:pPr>
    </w:p>
    <w:p w14:paraId="68B01F36" w14:textId="77777777" w:rsidR="00976D0B" w:rsidRDefault="00976D0B" w:rsidP="00976D0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10 Dec.1485</w:t>
      </w:r>
      <w:r>
        <w:rPr>
          <w:rFonts w:eastAsia="Times New Roman" w:cs="Times New Roman"/>
          <w:szCs w:val="24"/>
        </w:rPr>
        <w:tab/>
        <w:t xml:space="preserve">Alice </w:t>
      </w:r>
      <w:proofErr w:type="spellStart"/>
      <w:r>
        <w:rPr>
          <w:rFonts w:eastAsia="Times New Roman" w:cs="Times New Roman"/>
          <w:szCs w:val="24"/>
        </w:rPr>
        <w:t>Chestre</w:t>
      </w:r>
      <w:proofErr w:type="spellEnd"/>
      <w:r>
        <w:rPr>
          <w:rFonts w:eastAsia="Times New Roman" w:cs="Times New Roman"/>
          <w:szCs w:val="24"/>
        </w:rPr>
        <w:t xml:space="preserve"> of Bristol(q.v.) bequeathed him a little silver and gilt maser.</w:t>
      </w:r>
    </w:p>
    <w:p w14:paraId="47AA4E3B" w14:textId="77777777" w:rsidR="00976D0B" w:rsidRDefault="00976D0B" w:rsidP="00976D0B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pp.448-51)</w:t>
      </w:r>
    </w:p>
    <w:p w14:paraId="6B8811AF" w14:textId="77777777" w:rsidR="00976D0B" w:rsidRDefault="00976D0B" w:rsidP="00976D0B">
      <w:pPr>
        <w:pStyle w:val="NoSpacing"/>
        <w:rPr>
          <w:rFonts w:eastAsia="Times New Roman" w:cs="Times New Roman"/>
          <w:szCs w:val="24"/>
        </w:rPr>
      </w:pPr>
    </w:p>
    <w:p w14:paraId="5E1B6820" w14:textId="77777777" w:rsidR="00976D0B" w:rsidRDefault="00976D0B" w:rsidP="00976D0B">
      <w:pPr>
        <w:pStyle w:val="NoSpacing"/>
        <w:rPr>
          <w:rFonts w:eastAsia="Times New Roman" w:cs="Times New Roman"/>
          <w:szCs w:val="24"/>
        </w:rPr>
      </w:pPr>
    </w:p>
    <w:p w14:paraId="5C766FB6" w14:textId="77777777" w:rsidR="00976D0B" w:rsidRDefault="00976D0B" w:rsidP="00976D0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20 November 2022</w:t>
      </w:r>
    </w:p>
    <w:p w14:paraId="5EBC846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FBEA1" w14:textId="77777777" w:rsidR="00976D0B" w:rsidRDefault="00976D0B" w:rsidP="009139A6">
      <w:r>
        <w:separator/>
      </w:r>
    </w:p>
  </w:endnote>
  <w:endnote w:type="continuationSeparator" w:id="0">
    <w:p w14:paraId="56D0B900" w14:textId="77777777" w:rsidR="00976D0B" w:rsidRDefault="00976D0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9504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147A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C63A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10A1D" w14:textId="77777777" w:rsidR="00976D0B" w:rsidRDefault="00976D0B" w:rsidP="009139A6">
      <w:r>
        <w:separator/>
      </w:r>
    </w:p>
  </w:footnote>
  <w:footnote w:type="continuationSeparator" w:id="0">
    <w:p w14:paraId="142B40C5" w14:textId="77777777" w:rsidR="00976D0B" w:rsidRDefault="00976D0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F22E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0F8E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DB0A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D0B"/>
    <w:rsid w:val="000666E0"/>
    <w:rsid w:val="002510B7"/>
    <w:rsid w:val="005C130B"/>
    <w:rsid w:val="00826F5C"/>
    <w:rsid w:val="009139A6"/>
    <w:rsid w:val="009448BB"/>
    <w:rsid w:val="00947624"/>
    <w:rsid w:val="00976D0B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98DE38"/>
  <w15:chartTrackingRefBased/>
  <w15:docId w15:val="{8B08E5B4-9AD0-446F-A70F-78B3E71D8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2022-11-20T21:30:00Z</dcterms:created>
  <dcterms:modified xsi:type="dcterms:W3CDTF">2022-11-20T21:31:00Z</dcterms:modified>
</cp:coreProperties>
</file>